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92" w:rsidRDefault="009F3B92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9F3B92" w:rsidRDefault="009F3B92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9F3B92" w:rsidRDefault="009F3B92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9F3B92" w:rsidRDefault="009F3B92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9F3B92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государствен</w:t>
            </w:r>
            <w:r>
              <w:rPr>
                <w:rStyle w:val="FontStyle16"/>
              </w:rPr>
              <w:softHyphen/>
              <w:t>ного гражданского</w:t>
            </w:r>
          </w:p>
          <w:p w:rsidR="009F3B92" w:rsidRDefault="009F3B92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служащего Курской области, предста</w:t>
            </w:r>
            <w:r>
              <w:rPr>
                <w:rStyle w:val="FontStyle16"/>
              </w:rPr>
              <w:softHyphen/>
              <w:t>вившего сведе</w:t>
            </w:r>
            <w:bookmarkStart w:id="0" w:name="_GoBack"/>
            <w:bookmarkEnd w:id="0"/>
            <w:r>
              <w:rPr>
                <w:rStyle w:val="FontStyle16"/>
              </w:rPr>
              <w:t>ния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9F3B92" w:rsidRDefault="009F3B92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2015 г.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9F3B92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9F3B92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widowControl/>
              <w:rPr>
                <w:rStyle w:val="FontStyle16"/>
              </w:rPr>
            </w:pPr>
          </w:p>
          <w:p w:rsidR="009F3B92" w:rsidRDefault="009F3B92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9F3B92" w:rsidRDefault="009F3B92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9F3B92" w:rsidRDefault="009F3B92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9F3B92" w:rsidRDefault="009F3B92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9F3B92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Усов Алексей Владимирович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Глава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359241.25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пай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1500</w:t>
            </w:r>
          </w:p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2000</w:t>
            </w:r>
          </w:p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76000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легковой 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 w:rsidP="004D10B1">
            <w:pPr>
              <w:pStyle w:val="Style7"/>
              <w:widowControl/>
              <w:spacing w:line="240" w:lineRule="auto"/>
              <w:rPr>
                <w:rStyle w:val="FontStyle15"/>
                <w:lang w:val="en-US"/>
              </w:rPr>
            </w:pPr>
            <w:r>
              <w:rPr>
                <w:rStyle w:val="FontStyle15"/>
              </w:rPr>
              <w:t xml:space="preserve">Джили </w:t>
            </w:r>
          </w:p>
          <w:p w:rsidR="009F3B92" w:rsidRPr="004D10B1" w:rsidRDefault="009F3B92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  <w:lang w:val="en-US"/>
              </w:rPr>
              <w:t xml:space="preserve">EMGRAND X </w:t>
            </w:r>
            <w:r>
              <w:rPr>
                <w:rStyle w:val="FontStyle15"/>
              </w:rPr>
              <w:t>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67.5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9F3B92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B92" w:rsidRDefault="009F3B92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widowControl/>
              <w:rPr>
                <w:rStyle w:val="FontStyle15"/>
              </w:rPr>
            </w:pPr>
          </w:p>
          <w:p w:rsidR="009F3B92" w:rsidRDefault="009F3B92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супруга</w:t>
            </w:r>
          </w:p>
          <w:p w:rsidR="009F3B92" w:rsidRDefault="009F3B92">
            <w:pPr>
              <w:widowControl/>
              <w:rPr>
                <w:rStyle w:val="FontStyle15"/>
              </w:rPr>
            </w:pPr>
          </w:p>
          <w:p w:rsidR="009F3B92" w:rsidRDefault="009F3B92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312153.82</w:t>
            </w:r>
          </w:p>
          <w:p w:rsidR="009F3B92" w:rsidRDefault="009F3B92" w:rsidP="00C0277D">
            <w:pPr>
              <w:pStyle w:val="Style7"/>
              <w:rPr>
                <w:rStyle w:val="FontStyle15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 w:rsidP="00994E0B">
            <w:pPr>
              <w:pStyle w:val="Style7"/>
              <w:rPr>
                <w:rStyle w:val="FontStyle15"/>
              </w:rPr>
            </w:pPr>
            <w:r>
              <w:rPr>
                <w:rStyle w:val="FontStyle15"/>
              </w:rPr>
              <w:t>Земельный пай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76000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B92" w:rsidRDefault="009F3B9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9F3B92" w:rsidRDefault="009F3B92" w:rsidP="007E7D75"/>
    <w:p w:rsidR="009F3B92" w:rsidRDefault="009F3B92"/>
    <w:sectPr w:rsidR="009F3B92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50D23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1C25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A51"/>
    <w:rsid w:val="006A42D7"/>
    <w:rsid w:val="006A76E0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3232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3B92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45D8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9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177</Words>
  <Characters>1009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9</cp:revision>
  <dcterms:created xsi:type="dcterms:W3CDTF">2013-10-16T05:02:00Z</dcterms:created>
  <dcterms:modified xsi:type="dcterms:W3CDTF">2016-02-07T17:16:00Z</dcterms:modified>
</cp:coreProperties>
</file>